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D9852" w14:textId="63DC05D8" w:rsidR="00D41FF6" w:rsidRPr="00357881" w:rsidRDefault="00A8645A">
      <w:pPr>
        <w:jc w:val="center"/>
        <w:rPr>
          <w:b/>
          <w:sz w:val="24"/>
        </w:rPr>
      </w:pPr>
      <w:r w:rsidRPr="00357881">
        <w:rPr>
          <w:b/>
          <w:sz w:val="24"/>
        </w:rPr>
        <w:t>A</w:t>
      </w:r>
      <w:r w:rsidR="006B72FD">
        <w:rPr>
          <w:b/>
          <w:sz w:val="24"/>
        </w:rPr>
        <w:t xml:space="preserve">PÊNDICE </w:t>
      </w:r>
      <w:r w:rsidR="00515C7A">
        <w:rPr>
          <w:b/>
          <w:sz w:val="24"/>
        </w:rPr>
        <w:t>VIII</w:t>
      </w:r>
    </w:p>
    <w:p w14:paraId="3F393B8F" w14:textId="77777777" w:rsidR="00D41FF6" w:rsidRPr="00357881" w:rsidRDefault="00D41FF6" w:rsidP="00FC4E50">
      <w:pPr>
        <w:pStyle w:val="Corpodetexto2"/>
      </w:pPr>
      <w:r w:rsidRPr="00357881">
        <w:t xml:space="preserve">MODELO DE </w:t>
      </w:r>
      <w:r w:rsidR="0076644F" w:rsidRPr="00357881">
        <w:t>TERMO</w:t>
      </w:r>
      <w:r w:rsidR="00F57781" w:rsidRPr="00357881">
        <w:t xml:space="preserve"> </w:t>
      </w:r>
      <w:r w:rsidR="0076644F" w:rsidRPr="00357881">
        <w:t>DE OPÇÃO POR NÃO REALIZAR VISTORIA</w:t>
      </w:r>
    </w:p>
    <w:p w14:paraId="11AEB884" w14:textId="01A2672E" w:rsidR="00D41FF6" w:rsidRPr="00290D0D" w:rsidRDefault="006757E1" w:rsidP="00A65F76">
      <w:pPr>
        <w:widowControl w:val="0"/>
        <w:jc w:val="center"/>
        <w:rPr>
          <w:szCs w:val="22"/>
        </w:rPr>
      </w:pPr>
      <w:r w:rsidRPr="00290D0D">
        <w:rPr>
          <w:szCs w:val="22"/>
        </w:rPr>
        <w:t>(Modelo de declaração a ser apresentado</w:t>
      </w:r>
      <w:r w:rsidR="00322B58" w:rsidRPr="00290D0D">
        <w:rPr>
          <w:szCs w:val="22"/>
        </w:rPr>
        <w:t xml:space="preserve"> nos termos </w:t>
      </w:r>
      <w:r w:rsidR="003079A1" w:rsidRPr="00290D0D">
        <w:rPr>
          <w:szCs w:val="22"/>
        </w:rPr>
        <w:t>d</w:t>
      </w:r>
      <w:r w:rsidR="00FC4E50" w:rsidRPr="00290D0D">
        <w:rPr>
          <w:szCs w:val="22"/>
        </w:rPr>
        <w:t>o</w:t>
      </w:r>
      <w:r w:rsidR="004B63F1" w:rsidRPr="00290D0D">
        <w:rPr>
          <w:szCs w:val="22"/>
        </w:rPr>
        <w:t xml:space="preserve"> </w:t>
      </w:r>
      <w:r w:rsidR="00FC4E50" w:rsidRPr="00290D0D">
        <w:rPr>
          <w:szCs w:val="22"/>
        </w:rPr>
        <w:t>sub</w:t>
      </w:r>
      <w:r w:rsidR="003079A1" w:rsidRPr="00290D0D">
        <w:rPr>
          <w:szCs w:val="22"/>
        </w:rPr>
        <w:t xml:space="preserve">item </w:t>
      </w:r>
      <w:r w:rsidR="00C97475" w:rsidRPr="00290D0D">
        <w:rPr>
          <w:szCs w:val="22"/>
        </w:rPr>
        <w:t>4</w:t>
      </w:r>
      <w:r w:rsidR="000F12DB" w:rsidRPr="00290D0D">
        <w:rPr>
          <w:szCs w:val="22"/>
        </w:rPr>
        <w:t>.1.</w:t>
      </w:r>
      <w:r w:rsidR="0076644F" w:rsidRPr="00290D0D">
        <w:rPr>
          <w:szCs w:val="22"/>
        </w:rPr>
        <w:t>3</w:t>
      </w:r>
      <w:r w:rsidR="006A0C71" w:rsidRPr="00290D0D">
        <w:rPr>
          <w:szCs w:val="22"/>
        </w:rPr>
        <w:t xml:space="preserve"> </w:t>
      </w:r>
      <w:r w:rsidR="00D41FF6" w:rsidRPr="00290D0D">
        <w:rPr>
          <w:szCs w:val="22"/>
        </w:rPr>
        <w:t xml:space="preserve">do </w:t>
      </w:r>
      <w:r w:rsidR="000F12DB" w:rsidRPr="00290D0D">
        <w:rPr>
          <w:szCs w:val="22"/>
        </w:rPr>
        <w:t>Termo de Referência</w:t>
      </w:r>
      <w:r w:rsidR="00D41FF6" w:rsidRPr="00290D0D">
        <w:rPr>
          <w:szCs w:val="22"/>
        </w:rPr>
        <w:t>)</w:t>
      </w:r>
    </w:p>
    <w:p w14:paraId="76E95214" w14:textId="77777777" w:rsidR="00D41FF6" w:rsidRPr="00290D0D" w:rsidRDefault="00D41FF6">
      <w:pPr>
        <w:pStyle w:val="Ttulo3"/>
        <w:spacing w:before="200"/>
        <w:rPr>
          <w:sz w:val="22"/>
          <w:szCs w:val="22"/>
        </w:rPr>
      </w:pPr>
    </w:p>
    <w:p w14:paraId="6FFEB6F5" w14:textId="77777777" w:rsidR="00A46460" w:rsidRPr="00290D0D" w:rsidRDefault="00A46460" w:rsidP="00A46460">
      <w:pPr>
        <w:rPr>
          <w:szCs w:val="22"/>
        </w:rPr>
      </w:pPr>
    </w:p>
    <w:p w14:paraId="19BDD236" w14:textId="1426EC09" w:rsidR="00D41FF6" w:rsidRPr="00290D0D" w:rsidRDefault="00D41FF6">
      <w:pPr>
        <w:pStyle w:val="Ttulo4"/>
        <w:rPr>
          <w:szCs w:val="22"/>
        </w:rPr>
      </w:pPr>
      <w:r w:rsidRPr="00290D0D">
        <w:rPr>
          <w:szCs w:val="22"/>
        </w:rPr>
        <w:t xml:space="preserve">REF.: PREGÃO </w:t>
      </w:r>
      <w:r w:rsidR="00934C78" w:rsidRPr="00290D0D">
        <w:rPr>
          <w:szCs w:val="22"/>
        </w:rPr>
        <w:t>ELETRÔNICO</w:t>
      </w:r>
      <w:r w:rsidRPr="00290D0D">
        <w:rPr>
          <w:szCs w:val="22"/>
        </w:rPr>
        <w:t xml:space="preserve"> Nº </w:t>
      </w:r>
      <w:r w:rsidR="00290D0D" w:rsidRPr="00290D0D">
        <w:rPr>
          <w:szCs w:val="22"/>
        </w:rPr>
        <w:t>03/2026</w:t>
      </w:r>
    </w:p>
    <w:p w14:paraId="2236292D" w14:textId="77777777" w:rsidR="00D41FF6" w:rsidRPr="00290D0D" w:rsidRDefault="00D41FF6">
      <w:pPr>
        <w:rPr>
          <w:szCs w:val="22"/>
        </w:rPr>
      </w:pPr>
    </w:p>
    <w:p w14:paraId="12D668BC" w14:textId="77777777" w:rsidR="00D41FF6" w:rsidRPr="00290D0D" w:rsidRDefault="00D41FF6">
      <w:pPr>
        <w:rPr>
          <w:szCs w:val="22"/>
        </w:rPr>
      </w:pPr>
    </w:p>
    <w:p w14:paraId="467CAF6A" w14:textId="77777777" w:rsidR="0076644F" w:rsidRPr="00290D0D" w:rsidRDefault="0076644F" w:rsidP="0076644F">
      <w:pPr>
        <w:spacing w:line="360" w:lineRule="auto"/>
        <w:jc w:val="both"/>
        <w:rPr>
          <w:szCs w:val="22"/>
        </w:rPr>
      </w:pPr>
    </w:p>
    <w:p w14:paraId="38625B69" w14:textId="0137BE82" w:rsidR="0076644F" w:rsidRPr="00290D0D" w:rsidRDefault="0076644F" w:rsidP="0076644F">
      <w:pPr>
        <w:spacing w:line="360" w:lineRule="auto"/>
        <w:jc w:val="both"/>
        <w:rPr>
          <w:szCs w:val="22"/>
        </w:rPr>
      </w:pPr>
      <w:r w:rsidRPr="00290D0D">
        <w:rPr>
          <w:szCs w:val="22"/>
        </w:rPr>
        <w:t>A empresa ................................., com sede ............................(endereço completo), inscrita sob o CNPJ nº ..................., declara para fins de participação do Pregão Eletrônico nº</w:t>
      </w:r>
      <w:r w:rsidR="00290D0D">
        <w:rPr>
          <w:szCs w:val="22"/>
        </w:rPr>
        <w:t xml:space="preserve"> 03/2026</w:t>
      </w:r>
      <w:r w:rsidRPr="00290D0D">
        <w:rPr>
          <w:szCs w:val="22"/>
        </w:rPr>
        <w:t>, que  possui conhecimento pleno das condições e peculiaridades da contratação e se responsabiliza por todas as consequências deste ato, bem como está ciente de que não serão admitidas, em hipótese alguma, alegações de desconhecimento das instalações, dúvidas ou esquecimentos de quaisquer</w:t>
      </w:r>
      <w:r w:rsidRPr="00290D0D">
        <w:rPr>
          <w:i/>
          <w:szCs w:val="22"/>
        </w:rPr>
        <w:t xml:space="preserve"> </w:t>
      </w:r>
      <w:r w:rsidRPr="00290D0D">
        <w:rPr>
          <w:szCs w:val="22"/>
        </w:rPr>
        <w:t>detalhes dos locais da prestação do serviço, assumindo os ônus dos serviços decorrentes.</w:t>
      </w:r>
    </w:p>
    <w:p w14:paraId="3059A62F" w14:textId="77777777" w:rsidR="0076644F" w:rsidRPr="00290D0D" w:rsidRDefault="0076644F" w:rsidP="0076644F">
      <w:pPr>
        <w:spacing w:line="360" w:lineRule="auto"/>
        <w:jc w:val="both"/>
        <w:rPr>
          <w:szCs w:val="22"/>
        </w:rPr>
      </w:pPr>
    </w:p>
    <w:p w14:paraId="7A492725" w14:textId="5ECB8948" w:rsidR="0076644F" w:rsidRPr="00290D0D" w:rsidRDefault="0076644F" w:rsidP="0076644F">
      <w:pPr>
        <w:spacing w:line="360" w:lineRule="auto"/>
        <w:jc w:val="both"/>
        <w:rPr>
          <w:szCs w:val="22"/>
        </w:rPr>
      </w:pPr>
      <w:r w:rsidRPr="00290D0D">
        <w:rPr>
          <w:szCs w:val="22"/>
        </w:rPr>
        <w:t xml:space="preserve">Belo </w:t>
      </w:r>
      <w:proofErr w:type="gramStart"/>
      <w:r w:rsidR="00290D0D" w:rsidRPr="00290D0D">
        <w:rPr>
          <w:szCs w:val="22"/>
        </w:rPr>
        <w:t xml:space="preserve">Horizonte,  </w:t>
      </w:r>
      <w:r w:rsidRPr="00290D0D">
        <w:rPr>
          <w:szCs w:val="22"/>
        </w:rPr>
        <w:t xml:space="preserve"> </w:t>
      </w:r>
      <w:proofErr w:type="gramEnd"/>
      <w:r w:rsidRPr="00290D0D">
        <w:rPr>
          <w:szCs w:val="22"/>
        </w:rPr>
        <w:t xml:space="preserve">      de             </w:t>
      </w:r>
      <w:r w:rsidR="00290D0D">
        <w:rPr>
          <w:szCs w:val="22"/>
        </w:rPr>
        <w:t xml:space="preserve">                </w:t>
      </w:r>
      <w:r w:rsidRPr="00290D0D">
        <w:rPr>
          <w:szCs w:val="22"/>
        </w:rPr>
        <w:t xml:space="preserve"> </w:t>
      </w:r>
      <w:proofErr w:type="spellStart"/>
      <w:r w:rsidRPr="00290D0D">
        <w:rPr>
          <w:szCs w:val="22"/>
        </w:rPr>
        <w:t>de</w:t>
      </w:r>
      <w:proofErr w:type="spellEnd"/>
      <w:r w:rsidR="00290D0D">
        <w:rPr>
          <w:szCs w:val="22"/>
        </w:rPr>
        <w:t xml:space="preserve"> 2026.</w:t>
      </w:r>
    </w:p>
    <w:p w14:paraId="636FC0FB" w14:textId="77777777" w:rsidR="00FF2DD3" w:rsidRPr="00290D0D" w:rsidRDefault="00FF2DD3" w:rsidP="00022A90">
      <w:pPr>
        <w:spacing w:before="200" w:line="360" w:lineRule="auto"/>
        <w:jc w:val="both"/>
        <w:rPr>
          <w:rFonts w:cs="Arial"/>
          <w:szCs w:val="22"/>
        </w:rPr>
      </w:pPr>
    </w:p>
    <w:p w14:paraId="514B57D7" w14:textId="77777777" w:rsidR="00D41FF6" w:rsidRPr="00290D0D" w:rsidRDefault="00FF2DD3" w:rsidP="00FF2DD3">
      <w:pPr>
        <w:spacing w:before="200" w:line="360" w:lineRule="auto"/>
        <w:jc w:val="both"/>
        <w:rPr>
          <w:szCs w:val="22"/>
        </w:rPr>
      </w:pPr>
      <w:r w:rsidRPr="00290D0D">
        <w:rPr>
          <w:rFonts w:cs="Arial"/>
          <w:szCs w:val="22"/>
        </w:rPr>
        <w:t xml:space="preserve"> </w:t>
      </w:r>
    </w:p>
    <w:p w14:paraId="5275BA35" w14:textId="77777777" w:rsidR="00D41FF6" w:rsidRPr="00290D0D" w:rsidRDefault="00D41FF6" w:rsidP="000C284E">
      <w:pPr>
        <w:jc w:val="center"/>
        <w:rPr>
          <w:szCs w:val="22"/>
        </w:rPr>
      </w:pPr>
      <w:r w:rsidRPr="00290D0D">
        <w:rPr>
          <w:szCs w:val="22"/>
        </w:rPr>
        <w:t>_______________________________________________</w:t>
      </w:r>
    </w:p>
    <w:p w14:paraId="09755AB3" w14:textId="77777777" w:rsidR="00D41FF6" w:rsidRPr="00290D0D" w:rsidRDefault="00D41FF6" w:rsidP="000C284E">
      <w:pPr>
        <w:jc w:val="center"/>
        <w:rPr>
          <w:szCs w:val="22"/>
        </w:rPr>
      </w:pPr>
      <w:r w:rsidRPr="00290D0D">
        <w:rPr>
          <w:szCs w:val="22"/>
        </w:rPr>
        <w:t>Local e Data</w:t>
      </w:r>
    </w:p>
    <w:p w14:paraId="76253787" w14:textId="77777777" w:rsidR="00D41FF6" w:rsidRPr="00290D0D" w:rsidRDefault="00D41FF6" w:rsidP="000C284E">
      <w:pPr>
        <w:spacing w:line="360" w:lineRule="auto"/>
        <w:jc w:val="center"/>
        <w:rPr>
          <w:szCs w:val="22"/>
        </w:rPr>
      </w:pPr>
    </w:p>
    <w:p w14:paraId="0CD02038" w14:textId="77777777" w:rsidR="00A46460" w:rsidRPr="00290D0D" w:rsidRDefault="00A46460" w:rsidP="000C284E">
      <w:pPr>
        <w:spacing w:line="360" w:lineRule="auto"/>
        <w:jc w:val="center"/>
        <w:rPr>
          <w:szCs w:val="22"/>
        </w:rPr>
      </w:pPr>
    </w:p>
    <w:p w14:paraId="2770C6A8" w14:textId="77777777" w:rsidR="00D41FF6" w:rsidRPr="00290D0D" w:rsidRDefault="00D41FF6" w:rsidP="000C284E">
      <w:pPr>
        <w:spacing w:line="360" w:lineRule="auto"/>
        <w:jc w:val="center"/>
        <w:rPr>
          <w:szCs w:val="22"/>
        </w:rPr>
      </w:pPr>
    </w:p>
    <w:p w14:paraId="2C81EB5B" w14:textId="77777777" w:rsidR="00D41FF6" w:rsidRPr="00290D0D" w:rsidRDefault="00D41FF6" w:rsidP="000C284E">
      <w:pPr>
        <w:widowControl w:val="0"/>
        <w:jc w:val="center"/>
        <w:rPr>
          <w:szCs w:val="22"/>
        </w:rPr>
      </w:pPr>
      <w:r w:rsidRPr="00290D0D">
        <w:rPr>
          <w:szCs w:val="22"/>
        </w:rPr>
        <w:t>_______________________________________________</w:t>
      </w:r>
    </w:p>
    <w:p w14:paraId="0F2ED11C" w14:textId="77777777" w:rsidR="00DE1F51" w:rsidRPr="00290D0D" w:rsidRDefault="00DE1F51" w:rsidP="000C284E">
      <w:pPr>
        <w:pStyle w:val="Ttulo1"/>
        <w:keepNext w:val="0"/>
        <w:widowControl w:val="0"/>
        <w:ind w:left="1416" w:hanging="1416"/>
        <w:rPr>
          <w:b w:val="0"/>
          <w:szCs w:val="22"/>
        </w:rPr>
      </w:pPr>
      <w:r w:rsidRPr="00290D0D">
        <w:rPr>
          <w:b w:val="0"/>
          <w:szCs w:val="22"/>
        </w:rPr>
        <w:t>Assinatura do(s) Representante(s) Legal(ais)</w:t>
      </w:r>
    </w:p>
    <w:p w14:paraId="1218EADA" w14:textId="77777777" w:rsidR="00D41FF6" w:rsidRDefault="00D41FF6" w:rsidP="000C284E">
      <w:pPr>
        <w:spacing w:line="360" w:lineRule="auto"/>
        <w:jc w:val="center"/>
        <w:rPr>
          <w:sz w:val="20"/>
        </w:rPr>
      </w:pPr>
    </w:p>
    <w:sectPr w:rsidR="00D41FF6" w:rsidSect="001D7090">
      <w:headerReference w:type="default" r:id="rId7"/>
      <w:footerReference w:type="default" r:id="rId8"/>
      <w:pgSz w:w="11907" w:h="16840" w:code="9"/>
      <w:pgMar w:top="1985" w:right="1134" w:bottom="1134" w:left="1418" w:header="851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F537E" w14:textId="77777777" w:rsidR="0075598F" w:rsidRDefault="0075598F">
      <w:r>
        <w:separator/>
      </w:r>
    </w:p>
  </w:endnote>
  <w:endnote w:type="continuationSeparator" w:id="0">
    <w:p w14:paraId="0EECDE89" w14:textId="77777777" w:rsidR="0075598F" w:rsidRDefault="0075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D3BA" w14:textId="00B5212F" w:rsidR="00D41FF6" w:rsidRPr="000D0822" w:rsidRDefault="00B20003">
    <w:pPr>
      <w:pStyle w:val="Rodap"/>
      <w:pBdr>
        <w:top w:val="single" w:sz="4" w:space="1" w:color="auto"/>
      </w:pBdr>
      <w:rPr>
        <w:rFonts w:ascii="Arial" w:hAnsi="Arial"/>
        <w:sz w:val="19"/>
        <w:szCs w:val="19"/>
      </w:rPr>
    </w:pPr>
    <w:r>
      <w:rPr>
        <w:rFonts w:ascii="Arial" w:hAnsi="Arial"/>
        <w:b/>
        <w:i/>
        <w:noProof/>
        <w:sz w:val="19"/>
        <w:szCs w:val="19"/>
      </w:rPr>
      <w:object w:dxaOrig="1440" w:dyaOrig="1440" w14:anchorId="0CE906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38.35pt;margin-top:652.4pt;width:53.9pt;height:53.9pt;z-index:251659776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49" DrawAspect="Content" ObjectID="_1832426474" r:id="rId2"/>
      </w:object>
    </w:r>
    <w:r w:rsidR="00FC5C37" w:rsidRPr="000D0822">
      <w:rPr>
        <w:rFonts w:ascii="Arial" w:hAnsi="Arial"/>
        <w:b/>
        <w:i/>
        <w:sz w:val="19"/>
        <w:szCs w:val="19"/>
      </w:rPr>
      <w:t>BHTRANS</w:t>
    </w:r>
    <w:r w:rsidR="001D7090">
      <w:rPr>
        <w:rFonts w:ascii="Arial" w:hAnsi="Arial"/>
        <w:b/>
        <w:i/>
        <w:sz w:val="19"/>
        <w:szCs w:val="19"/>
      </w:rPr>
      <w:t>/FMU</w:t>
    </w:r>
    <w:r w:rsidR="00934C78" w:rsidRPr="000D0822">
      <w:rPr>
        <w:rFonts w:ascii="Arial" w:hAnsi="Arial"/>
        <w:sz w:val="19"/>
        <w:szCs w:val="19"/>
      </w:rPr>
      <w:t xml:space="preserve"> </w:t>
    </w:r>
    <w:r w:rsidR="00676FEB" w:rsidRPr="000D0822">
      <w:rPr>
        <w:rFonts w:ascii="Arial" w:hAnsi="Arial"/>
        <w:sz w:val="19"/>
        <w:szCs w:val="19"/>
      </w:rPr>
      <w:t>– A</w:t>
    </w:r>
    <w:r w:rsidR="00CB14F4">
      <w:rPr>
        <w:rFonts w:ascii="Arial" w:hAnsi="Arial"/>
        <w:sz w:val="19"/>
        <w:szCs w:val="19"/>
      </w:rPr>
      <w:t xml:space="preserve">pêndice </w:t>
    </w:r>
    <w:r w:rsidR="00515C7A">
      <w:rPr>
        <w:rFonts w:ascii="Arial" w:hAnsi="Arial"/>
        <w:sz w:val="19"/>
        <w:szCs w:val="19"/>
      </w:rPr>
      <w:t>VIII</w:t>
    </w:r>
    <w:r w:rsidR="00D41FF6" w:rsidRPr="000D0822">
      <w:rPr>
        <w:rFonts w:ascii="Arial" w:hAnsi="Arial"/>
        <w:sz w:val="19"/>
        <w:szCs w:val="19"/>
      </w:rPr>
      <w:t xml:space="preserve"> – Modelo </w:t>
    </w:r>
    <w:r w:rsidR="00F57781" w:rsidRPr="000D0822">
      <w:rPr>
        <w:rFonts w:ascii="Arial" w:hAnsi="Arial"/>
        <w:sz w:val="19"/>
        <w:szCs w:val="19"/>
      </w:rPr>
      <w:t>Termo de opção por não realizar vistoria</w:t>
    </w:r>
    <w:r w:rsidR="00D41FF6" w:rsidRPr="000D0822">
      <w:rPr>
        <w:rFonts w:ascii="Arial" w:hAnsi="Arial"/>
        <w:sz w:val="19"/>
        <w:szCs w:val="19"/>
      </w:rPr>
      <w:t xml:space="preserve"> – </w:t>
    </w:r>
    <w:r w:rsidR="00D41FF6" w:rsidRPr="000D0822">
      <w:rPr>
        <w:rFonts w:ascii="Arial" w:hAnsi="Arial"/>
        <w:snapToGrid w:val="0"/>
        <w:sz w:val="19"/>
        <w:szCs w:val="19"/>
      </w:rPr>
      <w:t>Pág</w:t>
    </w:r>
    <w:r w:rsidR="00F57781" w:rsidRPr="000D0822">
      <w:rPr>
        <w:rFonts w:ascii="Arial" w:hAnsi="Arial"/>
        <w:snapToGrid w:val="0"/>
        <w:sz w:val="19"/>
        <w:szCs w:val="19"/>
      </w:rPr>
      <w:t>.</w:t>
    </w:r>
    <w:r w:rsidR="00D41FF6" w:rsidRPr="000D0822">
      <w:rPr>
        <w:rFonts w:ascii="Arial" w:hAnsi="Arial"/>
        <w:snapToGrid w:val="0"/>
        <w:sz w:val="19"/>
        <w:szCs w:val="19"/>
      </w:rPr>
      <w:t xml:space="preserve"> </w:t>
    </w:r>
    <w:r w:rsidR="004C30B7" w:rsidRPr="000D0822">
      <w:rPr>
        <w:rFonts w:ascii="Arial" w:hAnsi="Arial"/>
        <w:snapToGrid w:val="0"/>
        <w:sz w:val="19"/>
        <w:szCs w:val="19"/>
      </w:rPr>
      <w:fldChar w:fldCharType="begin"/>
    </w:r>
    <w:r w:rsidR="00D41FF6" w:rsidRPr="000D0822">
      <w:rPr>
        <w:rFonts w:ascii="Arial" w:hAnsi="Arial"/>
        <w:snapToGrid w:val="0"/>
        <w:sz w:val="19"/>
        <w:szCs w:val="19"/>
      </w:rPr>
      <w:instrText xml:space="preserve"> PAGE </w:instrText>
    </w:r>
    <w:r w:rsidR="004C30B7" w:rsidRPr="000D0822">
      <w:rPr>
        <w:rFonts w:ascii="Arial" w:hAnsi="Arial"/>
        <w:snapToGrid w:val="0"/>
        <w:sz w:val="19"/>
        <w:szCs w:val="19"/>
      </w:rPr>
      <w:fldChar w:fldCharType="separate"/>
    </w:r>
    <w:r w:rsidR="001D7090">
      <w:rPr>
        <w:rFonts w:ascii="Arial" w:hAnsi="Arial"/>
        <w:noProof/>
        <w:snapToGrid w:val="0"/>
        <w:sz w:val="19"/>
        <w:szCs w:val="19"/>
      </w:rPr>
      <w:t>1</w:t>
    </w:r>
    <w:r w:rsidR="004C30B7" w:rsidRPr="000D0822">
      <w:rPr>
        <w:rFonts w:ascii="Arial" w:hAnsi="Arial"/>
        <w:snapToGrid w:val="0"/>
        <w:sz w:val="19"/>
        <w:szCs w:val="19"/>
      </w:rPr>
      <w:fldChar w:fldCharType="end"/>
    </w:r>
    <w:r w:rsidR="001A4664" w:rsidRPr="000D0822">
      <w:rPr>
        <w:rFonts w:ascii="Arial" w:hAnsi="Arial"/>
        <w:snapToGrid w:val="0"/>
        <w:sz w:val="19"/>
        <w:szCs w:val="19"/>
      </w:rPr>
      <w:t>/</w:t>
    </w:r>
    <w:r w:rsidR="004C30B7" w:rsidRPr="000D0822">
      <w:rPr>
        <w:rFonts w:ascii="Arial" w:hAnsi="Arial"/>
        <w:snapToGrid w:val="0"/>
        <w:sz w:val="19"/>
        <w:szCs w:val="19"/>
      </w:rPr>
      <w:fldChar w:fldCharType="begin"/>
    </w:r>
    <w:r w:rsidR="00D41FF6" w:rsidRPr="000D0822">
      <w:rPr>
        <w:rFonts w:ascii="Arial" w:hAnsi="Arial"/>
        <w:snapToGrid w:val="0"/>
        <w:sz w:val="19"/>
        <w:szCs w:val="19"/>
      </w:rPr>
      <w:instrText xml:space="preserve"> NUMPAGES </w:instrText>
    </w:r>
    <w:r w:rsidR="004C30B7" w:rsidRPr="000D0822">
      <w:rPr>
        <w:rFonts w:ascii="Arial" w:hAnsi="Arial"/>
        <w:snapToGrid w:val="0"/>
        <w:sz w:val="19"/>
        <w:szCs w:val="19"/>
      </w:rPr>
      <w:fldChar w:fldCharType="separate"/>
    </w:r>
    <w:r w:rsidR="001D7090">
      <w:rPr>
        <w:rFonts w:ascii="Arial" w:hAnsi="Arial"/>
        <w:noProof/>
        <w:snapToGrid w:val="0"/>
        <w:sz w:val="19"/>
        <w:szCs w:val="19"/>
      </w:rPr>
      <w:t>1</w:t>
    </w:r>
    <w:r w:rsidR="004C30B7" w:rsidRPr="000D0822">
      <w:rPr>
        <w:rFonts w:ascii="Arial" w:hAnsi="Arial"/>
        <w:snapToGrid w:val="0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59C6" w14:textId="77777777" w:rsidR="0075598F" w:rsidRDefault="0075598F">
      <w:r>
        <w:separator/>
      </w:r>
    </w:p>
  </w:footnote>
  <w:footnote w:type="continuationSeparator" w:id="0">
    <w:p w14:paraId="48EAD5DB" w14:textId="77777777" w:rsidR="0075598F" w:rsidRDefault="00755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3BD86" w14:textId="77777777" w:rsidR="001D7090" w:rsidRDefault="001D7090" w:rsidP="001D7090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0" w:name="_Hlk208841214"/>
    <w:bookmarkStart w:id="1" w:name="_Hlk208841215"/>
    <w:r>
      <w:rPr>
        <w:noProof/>
      </w:rPr>
      <w:drawing>
        <wp:anchor distT="0" distB="0" distL="114300" distR="114300" simplePos="0" relativeHeight="251661824" behindDoc="0" locked="0" layoutInCell="1" allowOverlap="1" wp14:anchorId="20D2ECF3" wp14:editId="572343D6">
          <wp:simplePos x="0" y="0"/>
          <wp:positionH relativeFrom="margin">
            <wp:align>left</wp:align>
          </wp:positionH>
          <wp:positionV relativeFrom="margin">
            <wp:posOffset>-705485</wp:posOffset>
          </wp:positionV>
          <wp:extent cx="2209165" cy="503555"/>
          <wp:effectExtent l="0" t="0" r="635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16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>EMPRESA DE TRANSPORTES E TRÂNSITO</w:t>
    </w:r>
  </w:p>
  <w:p w14:paraId="023AB233" w14:textId="77777777" w:rsidR="001D7090" w:rsidRPr="004A64CC" w:rsidRDefault="001D7090" w:rsidP="001D7090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0"/>
    <w:bookmarkEnd w:id="1"/>
  </w:p>
  <w:p w14:paraId="02910D7F" w14:textId="6127D333" w:rsidR="00D41FF6" w:rsidRPr="001D7090" w:rsidRDefault="00D41FF6" w:rsidP="001D70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3740"/>
    <w:rsid w:val="00003D5F"/>
    <w:rsid w:val="00003E00"/>
    <w:rsid w:val="000067CE"/>
    <w:rsid w:val="000179FD"/>
    <w:rsid w:val="00022A90"/>
    <w:rsid w:val="0003616C"/>
    <w:rsid w:val="00041B81"/>
    <w:rsid w:val="000513EE"/>
    <w:rsid w:val="000529E9"/>
    <w:rsid w:val="0005623E"/>
    <w:rsid w:val="00062237"/>
    <w:rsid w:val="0006408A"/>
    <w:rsid w:val="00065C7D"/>
    <w:rsid w:val="00071C82"/>
    <w:rsid w:val="00075D61"/>
    <w:rsid w:val="00077753"/>
    <w:rsid w:val="00084116"/>
    <w:rsid w:val="000860FF"/>
    <w:rsid w:val="00087C71"/>
    <w:rsid w:val="00095258"/>
    <w:rsid w:val="000C1461"/>
    <w:rsid w:val="000C284E"/>
    <w:rsid w:val="000D0822"/>
    <w:rsid w:val="000D2680"/>
    <w:rsid w:val="000F12DB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1431"/>
    <w:rsid w:val="001408A2"/>
    <w:rsid w:val="001430C4"/>
    <w:rsid w:val="00145C01"/>
    <w:rsid w:val="001477C1"/>
    <w:rsid w:val="001610C4"/>
    <w:rsid w:val="00163DFF"/>
    <w:rsid w:val="00164B87"/>
    <w:rsid w:val="00184F7F"/>
    <w:rsid w:val="001A4664"/>
    <w:rsid w:val="001A6585"/>
    <w:rsid w:val="001B499B"/>
    <w:rsid w:val="001C218D"/>
    <w:rsid w:val="001C3E45"/>
    <w:rsid w:val="001C75F0"/>
    <w:rsid w:val="001D3E84"/>
    <w:rsid w:val="001D43CB"/>
    <w:rsid w:val="001D4C00"/>
    <w:rsid w:val="001D7090"/>
    <w:rsid w:val="001E1DE4"/>
    <w:rsid w:val="001E36AB"/>
    <w:rsid w:val="00201967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869FD"/>
    <w:rsid w:val="00290D0B"/>
    <w:rsid w:val="00290D0D"/>
    <w:rsid w:val="00291584"/>
    <w:rsid w:val="00296B55"/>
    <w:rsid w:val="002976AA"/>
    <w:rsid w:val="002C09C4"/>
    <w:rsid w:val="002C1A0C"/>
    <w:rsid w:val="002C37D0"/>
    <w:rsid w:val="002C4A12"/>
    <w:rsid w:val="002C799E"/>
    <w:rsid w:val="002D37F5"/>
    <w:rsid w:val="002D5D5C"/>
    <w:rsid w:val="002D69CB"/>
    <w:rsid w:val="002D787C"/>
    <w:rsid w:val="002E2C44"/>
    <w:rsid w:val="002F044B"/>
    <w:rsid w:val="002F3B95"/>
    <w:rsid w:val="00300057"/>
    <w:rsid w:val="003079A1"/>
    <w:rsid w:val="00310EE1"/>
    <w:rsid w:val="00322B58"/>
    <w:rsid w:val="003459E3"/>
    <w:rsid w:val="00350B4B"/>
    <w:rsid w:val="00357881"/>
    <w:rsid w:val="00364B21"/>
    <w:rsid w:val="00366D22"/>
    <w:rsid w:val="0037139F"/>
    <w:rsid w:val="00383717"/>
    <w:rsid w:val="00390540"/>
    <w:rsid w:val="003B0CBB"/>
    <w:rsid w:val="003C2C2B"/>
    <w:rsid w:val="003C48DD"/>
    <w:rsid w:val="003D19E2"/>
    <w:rsid w:val="003D520D"/>
    <w:rsid w:val="0041213E"/>
    <w:rsid w:val="0043520C"/>
    <w:rsid w:val="00441B84"/>
    <w:rsid w:val="00442031"/>
    <w:rsid w:val="0045529A"/>
    <w:rsid w:val="00472CAA"/>
    <w:rsid w:val="004745FB"/>
    <w:rsid w:val="004815A6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11362"/>
    <w:rsid w:val="00515C7A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951D6"/>
    <w:rsid w:val="00596BD5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4A8B"/>
    <w:rsid w:val="00646F9C"/>
    <w:rsid w:val="00653FA1"/>
    <w:rsid w:val="00660F7E"/>
    <w:rsid w:val="00667F48"/>
    <w:rsid w:val="00671209"/>
    <w:rsid w:val="006757E1"/>
    <w:rsid w:val="00676FEB"/>
    <w:rsid w:val="00685CA6"/>
    <w:rsid w:val="006A0C71"/>
    <w:rsid w:val="006A1642"/>
    <w:rsid w:val="006B72FD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5598F"/>
    <w:rsid w:val="007636E6"/>
    <w:rsid w:val="0076644F"/>
    <w:rsid w:val="007726FB"/>
    <w:rsid w:val="007B4630"/>
    <w:rsid w:val="007B5222"/>
    <w:rsid w:val="007B5984"/>
    <w:rsid w:val="007B5E42"/>
    <w:rsid w:val="007C4995"/>
    <w:rsid w:val="007C708A"/>
    <w:rsid w:val="007D2B35"/>
    <w:rsid w:val="007E2780"/>
    <w:rsid w:val="007F34C9"/>
    <w:rsid w:val="008046F8"/>
    <w:rsid w:val="00820397"/>
    <w:rsid w:val="00825605"/>
    <w:rsid w:val="008417D8"/>
    <w:rsid w:val="0084513A"/>
    <w:rsid w:val="00846C0E"/>
    <w:rsid w:val="008523F9"/>
    <w:rsid w:val="0086057C"/>
    <w:rsid w:val="008858CA"/>
    <w:rsid w:val="00890225"/>
    <w:rsid w:val="008A4271"/>
    <w:rsid w:val="008B45DF"/>
    <w:rsid w:val="008D7881"/>
    <w:rsid w:val="008F4AFC"/>
    <w:rsid w:val="0090179A"/>
    <w:rsid w:val="009145DF"/>
    <w:rsid w:val="0091689D"/>
    <w:rsid w:val="00916C46"/>
    <w:rsid w:val="00930AC8"/>
    <w:rsid w:val="00934C78"/>
    <w:rsid w:val="00936513"/>
    <w:rsid w:val="00946E4C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417A"/>
    <w:rsid w:val="00A272A4"/>
    <w:rsid w:val="00A31196"/>
    <w:rsid w:val="00A44B42"/>
    <w:rsid w:val="00A46460"/>
    <w:rsid w:val="00A55E4E"/>
    <w:rsid w:val="00A65F76"/>
    <w:rsid w:val="00A67DC9"/>
    <w:rsid w:val="00A8645A"/>
    <w:rsid w:val="00AD05A6"/>
    <w:rsid w:val="00AD208F"/>
    <w:rsid w:val="00AE04D0"/>
    <w:rsid w:val="00AE79DA"/>
    <w:rsid w:val="00AF4B02"/>
    <w:rsid w:val="00AF4C48"/>
    <w:rsid w:val="00AF73C2"/>
    <w:rsid w:val="00B02E44"/>
    <w:rsid w:val="00B06137"/>
    <w:rsid w:val="00B156B1"/>
    <w:rsid w:val="00B20003"/>
    <w:rsid w:val="00B21005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B203F"/>
    <w:rsid w:val="00BC3719"/>
    <w:rsid w:val="00BC3900"/>
    <w:rsid w:val="00BD01E8"/>
    <w:rsid w:val="00BD0BEC"/>
    <w:rsid w:val="00BD3FE1"/>
    <w:rsid w:val="00C07FE1"/>
    <w:rsid w:val="00C27FCF"/>
    <w:rsid w:val="00C41829"/>
    <w:rsid w:val="00C5481A"/>
    <w:rsid w:val="00C55C61"/>
    <w:rsid w:val="00C635D4"/>
    <w:rsid w:val="00C916CF"/>
    <w:rsid w:val="00C97475"/>
    <w:rsid w:val="00CA2551"/>
    <w:rsid w:val="00CA6B3A"/>
    <w:rsid w:val="00CB14F4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42DC"/>
    <w:rsid w:val="00D3447D"/>
    <w:rsid w:val="00D37C84"/>
    <w:rsid w:val="00D41FF6"/>
    <w:rsid w:val="00D518A3"/>
    <w:rsid w:val="00D51DC4"/>
    <w:rsid w:val="00D6299B"/>
    <w:rsid w:val="00D7469B"/>
    <w:rsid w:val="00D90EBD"/>
    <w:rsid w:val="00D95C39"/>
    <w:rsid w:val="00D965BF"/>
    <w:rsid w:val="00DA41B7"/>
    <w:rsid w:val="00DA58A3"/>
    <w:rsid w:val="00DA68C1"/>
    <w:rsid w:val="00DB6AD3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8408C"/>
    <w:rsid w:val="00E96B9E"/>
    <w:rsid w:val="00EA12F7"/>
    <w:rsid w:val="00EA2421"/>
    <w:rsid w:val="00EA58B2"/>
    <w:rsid w:val="00EC686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57781"/>
    <w:rsid w:val="00F635C8"/>
    <w:rsid w:val="00F7294B"/>
    <w:rsid w:val="00F775A8"/>
    <w:rsid w:val="00F77DE2"/>
    <w:rsid w:val="00F87E76"/>
    <w:rsid w:val="00F96AD1"/>
    <w:rsid w:val="00F973E9"/>
    <w:rsid w:val="00FA0441"/>
    <w:rsid w:val="00FA7BD0"/>
    <w:rsid w:val="00FB2AB6"/>
    <w:rsid w:val="00FB34AE"/>
    <w:rsid w:val="00FC4E50"/>
    <w:rsid w:val="00FC5C37"/>
    <w:rsid w:val="00FD135E"/>
    <w:rsid w:val="00FD242A"/>
    <w:rsid w:val="00FD6CC5"/>
    <w:rsid w:val="00FE54C1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3AB98A2"/>
  <w15:docId w15:val="{43DC5F7B-DCA2-4793-9A55-0B919E7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1D709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65</TotalTime>
  <Pages>1</Pages>
  <Words>122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58</cp:revision>
  <cp:lastPrinted>2026-02-12T20:17:00Z</cp:lastPrinted>
  <dcterms:created xsi:type="dcterms:W3CDTF">2024-02-08T18:38:00Z</dcterms:created>
  <dcterms:modified xsi:type="dcterms:W3CDTF">2026-02-12T21:34:00Z</dcterms:modified>
</cp:coreProperties>
</file>